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60D1C" w:rsidP="00560D1C" w:rsidRDefault="00E8393A" w14:paraId="18102FB3" w14:textId="36FC370D">
      <w:pPr>
        <w:pStyle w:val="Kop1"/>
        <w:rPr>
          <w:sz w:val="22"/>
        </w:rPr>
      </w:pPr>
      <w:bookmarkStart w:name="_Toc428462535" w:id="0"/>
      <w:r>
        <w:rPr>
          <w:sz w:val="22"/>
        </w:rPr>
        <w:t xml:space="preserve">Bijlage </w:t>
      </w:r>
      <w:r w:rsidR="007F2E3A">
        <w:rPr>
          <w:sz w:val="22"/>
        </w:rPr>
        <w:t>2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Pr="0052198B" w:rsidR="00560D1C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:rsidR="00255C5C" w:rsidP="00255C5C" w:rsidRDefault="00255C5C" w14:paraId="4002A02C" w14:textId="77777777"/>
    <w:p w:rsidR="00255C5C" w:rsidP="00991EC5" w:rsidRDefault="00255C5C" w14:paraId="3FC79007" w14:textId="77777777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Pr="00BE2E97" w:rsidR="00BE2E97">
        <w:rPr>
          <w:color w:val="FF0000"/>
        </w:rPr>
        <w:t xml:space="preserve"> </w:t>
      </w:r>
      <w:r w:rsidRPr="00BE2E97" w:rsid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</w:t>
      </w:r>
      <w:proofErr w:type="gramStart"/>
      <w:r w:rsidR="00971E32">
        <w:rPr>
          <w:color w:val="000000" w:themeColor="text1"/>
        </w:rPr>
        <w:t>Indien</w:t>
      </w:r>
      <w:proofErr w:type="gramEnd"/>
      <w:r w:rsidR="00971E32">
        <w:rPr>
          <w:color w:val="000000" w:themeColor="text1"/>
        </w:rPr>
        <w:t xml:space="preserve"> één of meerdere kerncompetenties niet met de in dit formulier beschreven referentieopdracht kan/kunnen worden aangetoond dient u voor iedere andere referentieopdracht een nieuw formulier te gebruiken.</w:t>
      </w:r>
    </w:p>
    <w:p w:rsidR="00971E32" w:rsidP="00255C5C" w:rsidRDefault="00971E32" w14:paraId="65ED206D" w14:textId="77777777">
      <w:pPr>
        <w:spacing w:line="312" w:lineRule="auto"/>
        <w:rPr>
          <w:color w:val="000000" w:themeColor="text1"/>
        </w:rPr>
      </w:pPr>
    </w:p>
    <w:p w:rsidR="00971E32" w:rsidP="00971E32" w:rsidRDefault="00971E32" w14:paraId="5501E52A" w14:textId="77777777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:rsidRPr="00192645" w:rsidR="00971E32" w:rsidP="00192645" w:rsidRDefault="00971E32" w14:paraId="44C167DB" w14:textId="77777777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:rsidRPr="00971E32" w:rsidR="00971E32" w:rsidP="00971E32" w:rsidRDefault="00971E32" w14:paraId="4ABA101A" w14:textId="77777777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:rsidR="00971E32" w:rsidP="00255C5C" w:rsidRDefault="00971E32" w14:paraId="5F08A397" w14:textId="77777777">
      <w:pPr>
        <w:spacing w:line="312" w:lineRule="auto"/>
        <w:rPr>
          <w:rFonts w:cs="Tahoma"/>
        </w:rPr>
      </w:pPr>
    </w:p>
    <w:p w:rsidR="00760F28" w:rsidP="00255C5C" w:rsidRDefault="00760F28" w14:paraId="6978B224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760F28" w14:paraId="643CF6F9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35640A" w:rsidR="00760F28" w:rsidP="00760F28" w:rsidRDefault="00662CDC" w14:paraId="56570A8F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:rsidTr="00760F28" w14:paraId="4FF8C03B" w14:textId="77777777">
        <w:tc>
          <w:tcPr>
            <w:tcW w:w="2518" w:type="dxa"/>
          </w:tcPr>
          <w:p w:rsidR="00760F28" w:rsidP="00255C5C" w:rsidRDefault="00760F28" w14:paraId="11DBA54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P="00255C5C" w:rsidRDefault="00760F28" w14:paraId="32610B3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:rsidTr="00760F28" w14:paraId="7FF01827" w14:textId="77777777">
        <w:tc>
          <w:tcPr>
            <w:tcW w:w="2518" w:type="dxa"/>
          </w:tcPr>
          <w:p w:rsidR="00760F28" w:rsidP="00255C5C" w:rsidRDefault="0035640A" w14:paraId="14F3838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P="00255C5C" w:rsidRDefault="0035640A" w14:paraId="5D0ABC8B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:rsidTr="00760F28" w14:paraId="4EF6FFFB" w14:textId="77777777">
        <w:tc>
          <w:tcPr>
            <w:tcW w:w="2518" w:type="dxa"/>
          </w:tcPr>
          <w:p w:rsidR="00760F28" w:rsidP="00255C5C" w:rsidRDefault="0035640A" w14:paraId="38DB937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P="00255C5C" w:rsidRDefault="0035640A" w14:paraId="5AB438E1" w14:textId="77777777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:rsidTr="00760F28" w14:paraId="1699181F" w14:textId="77777777">
        <w:tc>
          <w:tcPr>
            <w:tcW w:w="2518" w:type="dxa"/>
          </w:tcPr>
          <w:p w:rsidR="0035640A" w:rsidP="00255C5C" w:rsidRDefault="008A71C4" w14:paraId="74C71DC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:rsidR="0035640A" w:rsidP="00255C5C" w:rsidRDefault="0035640A" w14:paraId="15CDE36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760F28" w:rsidP="00255C5C" w:rsidRDefault="00760F28" w14:paraId="0A3F17DC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:rsidTr="62FE24FB" w14:paraId="0AD885E3" w14:textId="77777777">
        <w:tc>
          <w:tcPr>
            <w:tcW w:w="9212" w:type="dxa"/>
            <w:gridSpan w:val="3"/>
            <w:shd w:val="clear" w:color="auto" w:fill="548DD4" w:themeFill="text2" w:themeFillTint="99"/>
            <w:tcMar/>
          </w:tcPr>
          <w:p w:rsidRPr="0035640A" w:rsidR="0035640A" w:rsidP="0035640A" w:rsidRDefault="0035640A" w14:paraId="3183080C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:rsidTr="62FE24FB" w14:paraId="65721416" w14:textId="77777777">
        <w:tc>
          <w:tcPr>
            <w:tcW w:w="2518" w:type="dxa"/>
            <w:tcMar/>
          </w:tcPr>
          <w:p w:rsidR="0035640A" w:rsidP="00255C5C" w:rsidRDefault="0035640A" w14:paraId="2F94FA8E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  <w:tcMar/>
          </w:tcPr>
          <w:p w:rsidR="0035640A" w:rsidP="62FE24FB" w:rsidRDefault="0035640A" w14:paraId="015CF00F" w14:textId="42CE6252">
            <w:pPr>
              <w:pStyle w:val="Standaard"/>
              <w:spacing w:line="312" w:lineRule="auto"/>
              <w:rPr>
                <w:rFonts w:ascii="Verdana" w:hAnsi="Verdana" w:eastAsia="Verdana" w:cs="Verdana"/>
                <w:noProof w:val="0"/>
                <w:sz w:val="20"/>
                <w:szCs w:val="20"/>
                <w:lang w:val="nl-NL"/>
              </w:rPr>
            </w:pPr>
            <w:r w:rsidRPr="62FE24FB" w:rsidR="2BF55C07">
              <w:rPr>
                <w:rFonts w:ascii="Verdana" w:hAnsi="Verdana" w:eastAsia="Verdana" w:cs="Verdana"/>
                <w:b w:val="1"/>
                <w:bCs w:val="1"/>
                <w:noProof w:val="0"/>
                <w:sz w:val="20"/>
                <w:szCs w:val="20"/>
                <w:lang w:val="nl-NL"/>
              </w:rPr>
              <w:t>Keringen 2026 – 2030</w:t>
            </w:r>
          </w:p>
        </w:tc>
      </w:tr>
      <w:tr w:rsidR="0035640A" w:rsidTr="62FE24FB" w14:paraId="325EE366" w14:textId="77777777">
        <w:tc>
          <w:tcPr>
            <w:tcW w:w="2518" w:type="dxa"/>
            <w:tcMar/>
          </w:tcPr>
          <w:p w:rsidR="0035640A" w:rsidP="00255C5C" w:rsidRDefault="0035640A" w14:paraId="6479896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  <w:tcMar/>
          </w:tcPr>
          <w:p w:rsidR="0035640A" w:rsidP="00255C5C" w:rsidRDefault="0035640A" w14:paraId="25981712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  <w:tcMar/>
          </w:tcPr>
          <w:p w:rsidR="0035640A" w:rsidP="62FE24FB" w:rsidRDefault="0035640A" w14:paraId="56B9D64B" w14:textId="0DA7053D">
            <w:pPr>
              <w:pStyle w:val="Standaard"/>
              <w:spacing w:line="312" w:lineRule="auto"/>
              <w:rPr>
                <w:rFonts w:ascii="Verdana" w:hAnsi="Verdana" w:eastAsia="Verdana" w:cs="Verdana"/>
                <w:b w:val="1"/>
                <w:bCs w:val="1"/>
                <w:noProof w:val="0"/>
                <w:sz w:val="20"/>
                <w:szCs w:val="20"/>
                <w:lang w:val="nl-NL"/>
              </w:rPr>
            </w:pPr>
            <w:r w:rsidRPr="62FE24FB" w:rsidR="7A0EB84C">
              <w:rPr>
                <w:rFonts w:ascii="Verdana" w:hAnsi="Verdana" w:eastAsia="Verdana" w:cs="Verdana"/>
                <w:b w:val="1"/>
                <w:bCs w:val="1"/>
                <w:noProof w:val="0"/>
                <w:sz w:val="20"/>
                <w:szCs w:val="20"/>
                <w:lang w:val="nl-NL"/>
              </w:rPr>
              <w:t>17662</w:t>
            </w:r>
          </w:p>
        </w:tc>
      </w:tr>
    </w:tbl>
    <w:p w:rsidR="0035640A" w:rsidP="00255C5C" w:rsidRDefault="0035640A" w14:paraId="7D4685F6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35640A" w14:paraId="07926BC3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35640A" w:rsidR="00760F28" w:rsidP="00760F28" w:rsidRDefault="00971E32" w14:paraId="158E1A44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:rsidTr="00760F28" w14:paraId="352114E5" w14:textId="77777777">
        <w:tc>
          <w:tcPr>
            <w:tcW w:w="2518" w:type="dxa"/>
          </w:tcPr>
          <w:p w:rsidR="00760F28" w:rsidP="00255C5C" w:rsidRDefault="00760F28" w14:paraId="173CCF2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P="00255C5C" w:rsidRDefault="00760F28" w14:paraId="12E34D81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3460FF39" w14:textId="77777777">
        <w:tc>
          <w:tcPr>
            <w:tcW w:w="2518" w:type="dxa"/>
          </w:tcPr>
          <w:p w:rsidR="00760F28" w:rsidP="00255C5C" w:rsidRDefault="00760F28" w14:paraId="512B768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P="00255C5C" w:rsidRDefault="00760F28" w14:paraId="0B6ECAA6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2F7DC20E" w14:textId="77777777">
        <w:tc>
          <w:tcPr>
            <w:tcW w:w="2518" w:type="dxa"/>
          </w:tcPr>
          <w:p w:rsidR="00760F28" w:rsidP="00255C5C" w:rsidRDefault="00760F28" w14:paraId="082BFB0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P="00255C5C" w:rsidRDefault="00760F28" w14:paraId="1A4A4D22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361C1C3D" w14:textId="77777777">
        <w:tc>
          <w:tcPr>
            <w:tcW w:w="2518" w:type="dxa"/>
          </w:tcPr>
          <w:p w:rsidR="00760F28" w:rsidP="00255C5C" w:rsidRDefault="008A71C4" w14:paraId="068A6F7A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760F28" w:rsidP="00255C5C" w:rsidRDefault="00760F28" w14:paraId="07E34D60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760F28" w:rsidP="00255C5C" w:rsidRDefault="00760F28" w14:paraId="6F742B1F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:rsidTr="00662CDC" w14:paraId="672BBB4E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662CDC" w:rsidR="00662CDC" w:rsidP="00662CDC" w:rsidRDefault="00662CDC" w14:paraId="56A731BB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:rsidTr="00662CDC" w14:paraId="280912CE" w14:textId="77777777">
        <w:tc>
          <w:tcPr>
            <w:tcW w:w="2518" w:type="dxa"/>
          </w:tcPr>
          <w:p w:rsidR="00662CDC" w:rsidP="005F3EEE" w:rsidRDefault="00662CDC" w14:paraId="13BDA08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662CDC" w:rsidP="00255C5C" w:rsidRDefault="00662CDC" w14:paraId="6CC3A11F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689C397A" w14:textId="77777777">
        <w:tc>
          <w:tcPr>
            <w:tcW w:w="2518" w:type="dxa"/>
          </w:tcPr>
          <w:p w:rsidR="00662CDC" w:rsidP="005F3EEE" w:rsidRDefault="00662CDC" w14:paraId="7F233C1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662CDC" w:rsidP="00255C5C" w:rsidRDefault="00662CDC" w14:paraId="05C4C3E7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57FF5BCD" w14:textId="77777777">
        <w:tc>
          <w:tcPr>
            <w:tcW w:w="2518" w:type="dxa"/>
          </w:tcPr>
          <w:p w:rsidR="00662CDC" w:rsidP="005F3EEE" w:rsidRDefault="00662CDC" w14:paraId="4C55DEE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662CDC" w:rsidP="00255C5C" w:rsidRDefault="00662CDC" w14:paraId="15542440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5AD92D79" w14:textId="77777777">
        <w:tc>
          <w:tcPr>
            <w:tcW w:w="2518" w:type="dxa"/>
          </w:tcPr>
          <w:p w:rsidR="00662CDC" w:rsidP="005F3EEE" w:rsidRDefault="008A71C4" w14:paraId="7A71BC4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662CDC" w:rsidP="00255C5C" w:rsidRDefault="00662CDC" w14:paraId="78511D2D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64122CAE" w14:textId="77777777">
        <w:tc>
          <w:tcPr>
            <w:tcW w:w="2518" w:type="dxa"/>
          </w:tcPr>
          <w:p w:rsidR="00662CDC" w:rsidP="00255C5C" w:rsidRDefault="00662CDC" w14:paraId="58B26AF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662CDC" w:rsidP="00255C5C" w:rsidRDefault="00662CDC" w14:paraId="4FBEC180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159FA22C" w14:textId="77777777">
        <w:tc>
          <w:tcPr>
            <w:tcW w:w="2518" w:type="dxa"/>
          </w:tcPr>
          <w:p w:rsidR="00662CDC" w:rsidP="00255C5C" w:rsidRDefault="00662CDC" w14:paraId="2848FF9B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662CDC" w:rsidP="00255C5C" w:rsidRDefault="00662CDC" w14:paraId="1382A278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0813ECE2" w14:textId="77777777">
        <w:tc>
          <w:tcPr>
            <w:tcW w:w="2518" w:type="dxa"/>
          </w:tcPr>
          <w:p w:rsidR="00662CDC" w:rsidP="00255C5C" w:rsidRDefault="00662CDC" w14:paraId="281D3DE3" w14:textId="77777777">
            <w:pPr>
              <w:spacing w:line="312" w:lineRule="auto"/>
              <w:rPr>
                <w:rFonts w:cs="Tahoma"/>
              </w:rPr>
            </w:pPr>
            <w:proofErr w:type="gramStart"/>
            <w:r>
              <w:rPr>
                <w:rFonts w:cs="Tahoma"/>
              </w:rPr>
              <w:t>E-mail gegevens</w:t>
            </w:r>
            <w:proofErr w:type="gramEnd"/>
            <w:r>
              <w:rPr>
                <w:rFonts w:cs="Tahoma"/>
              </w:rPr>
              <w:t>:</w:t>
            </w:r>
          </w:p>
        </w:tc>
        <w:tc>
          <w:tcPr>
            <w:tcW w:w="6694" w:type="dxa"/>
          </w:tcPr>
          <w:p w:rsidR="00662CDC" w:rsidP="00255C5C" w:rsidRDefault="00662CDC" w14:paraId="04DC0762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P="00255C5C" w:rsidRDefault="00991EC5" w14:paraId="7F734901" w14:textId="77777777">
      <w:pPr>
        <w:spacing w:line="312" w:lineRule="auto"/>
        <w:rPr>
          <w:rFonts w:cs="Tahoma"/>
        </w:rPr>
      </w:pPr>
    </w:p>
    <w:p w:rsidR="00991EC5" w:rsidP="00991EC5" w:rsidRDefault="00991EC5" w14:paraId="04C4A055" w14:textId="77777777">
      <w:r>
        <w:br w:type="page"/>
      </w:r>
    </w:p>
    <w:p w:rsidR="0035640A" w:rsidP="00255C5C" w:rsidRDefault="0035640A" w14:paraId="06477ED3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:rsidTr="00D753BB" w14:paraId="482048E8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D753BB" w:rsidR="00D753BB" w:rsidP="00D753BB" w:rsidRDefault="00D753BB" w14:paraId="7FD922FD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:rsidTr="00D753BB" w14:paraId="3546AF09" w14:textId="77777777">
        <w:tc>
          <w:tcPr>
            <w:tcW w:w="2518" w:type="dxa"/>
          </w:tcPr>
          <w:p w:rsidR="00D753BB" w:rsidP="00255C5C" w:rsidRDefault="00D753BB" w14:paraId="1999D602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D753BB" w:rsidP="00255C5C" w:rsidRDefault="00D753BB" w14:paraId="3DB3C984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D753BB" w:rsidTr="00D753BB" w14:paraId="7AF88BF1" w14:textId="77777777">
        <w:tc>
          <w:tcPr>
            <w:tcW w:w="2518" w:type="dxa"/>
          </w:tcPr>
          <w:p w:rsidR="00D753BB" w:rsidP="00255C5C" w:rsidRDefault="00D753BB" w14:paraId="73B5BD3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D753BB" w:rsidP="00255C5C" w:rsidRDefault="00D753BB" w14:paraId="1E27E13C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8727DE" w:rsidTr="00D753BB" w14:paraId="18F1E302" w14:textId="77777777">
        <w:tc>
          <w:tcPr>
            <w:tcW w:w="2518" w:type="dxa"/>
          </w:tcPr>
          <w:p w:rsidR="008727DE" w:rsidP="00255C5C" w:rsidRDefault="008A71C4" w14:paraId="2C1D91E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:rsidR="008727DE" w:rsidP="00255C5C" w:rsidRDefault="008727DE" w14:paraId="05729CB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:rsidTr="00EC3093" w14:paraId="64B1932A" w14:textId="77777777">
        <w:tc>
          <w:tcPr>
            <w:tcW w:w="9212" w:type="dxa"/>
            <w:gridSpan w:val="2"/>
            <w:shd w:val="clear" w:color="auto" w:fill="D9D9D9" w:themeFill="background1" w:themeFillShade="D9"/>
          </w:tcPr>
          <w:p w:rsidRPr="00F40FE3" w:rsidR="00EC3093" w:rsidP="00255C5C" w:rsidRDefault="00EC3093" w14:paraId="129E79C1" w14:textId="77777777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:rsidTr="00D753BB" w14:paraId="578626B2" w14:textId="77777777">
        <w:tc>
          <w:tcPr>
            <w:tcW w:w="2518" w:type="dxa"/>
          </w:tcPr>
          <w:p w:rsidR="00EC3093" w:rsidP="005F3EEE" w:rsidRDefault="00EC3093" w14:paraId="0B6798F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C3093" w:rsidP="00255C5C" w:rsidRDefault="00EC3093" w14:paraId="2064D683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2DCDF80F" w14:textId="77777777">
        <w:tc>
          <w:tcPr>
            <w:tcW w:w="2518" w:type="dxa"/>
          </w:tcPr>
          <w:p w:rsidR="00EC3093" w:rsidP="005F3EEE" w:rsidRDefault="00EC3093" w14:paraId="508762F7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C3093" w:rsidP="00255C5C" w:rsidRDefault="00EC3093" w14:paraId="74EC7193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6F073127" w14:textId="77777777">
        <w:tc>
          <w:tcPr>
            <w:tcW w:w="2518" w:type="dxa"/>
          </w:tcPr>
          <w:p w:rsidR="00EC3093" w:rsidP="005F3EEE" w:rsidRDefault="00EC3093" w14:paraId="51B22167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C3093" w:rsidP="00255C5C" w:rsidRDefault="00EC3093" w14:paraId="39B850F9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3122865A" w14:textId="77777777">
        <w:tc>
          <w:tcPr>
            <w:tcW w:w="2518" w:type="dxa"/>
          </w:tcPr>
          <w:p w:rsidR="00EC3093" w:rsidP="005F3EEE" w:rsidRDefault="008A71C4" w14:paraId="01F5971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C3093" w:rsidP="00255C5C" w:rsidRDefault="00EC3093" w14:paraId="45B0F7E3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52EEE342" w14:textId="77777777">
        <w:tc>
          <w:tcPr>
            <w:tcW w:w="2518" w:type="dxa"/>
          </w:tcPr>
          <w:p w:rsidR="00EC3093" w:rsidP="005F3EEE" w:rsidRDefault="00EC3093" w14:paraId="1488EEB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EC3093" w:rsidP="00255C5C" w:rsidRDefault="00EC3093" w14:paraId="643B5313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1169B611" w14:textId="77777777">
        <w:tc>
          <w:tcPr>
            <w:tcW w:w="2518" w:type="dxa"/>
          </w:tcPr>
          <w:p w:rsidR="00EC3093" w:rsidP="005F3EEE" w:rsidRDefault="00EC3093" w14:paraId="31912F4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EC3093" w:rsidP="00255C5C" w:rsidRDefault="00EC3093" w14:paraId="29CF512B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6D11FF6A" w14:textId="77777777">
        <w:tc>
          <w:tcPr>
            <w:tcW w:w="2518" w:type="dxa"/>
          </w:tcPr>
          <w:p w:rsidR="00EC3093" w:rsidP="005F3EEE" w:rsidRDefault="00EC3093" w14:paraId="1F7A5CAE" w14:textId="77777777">
            <w:pPr>
              <w:spacing w:line="312" w:lineRule="auto"/>
              <w:rPr>
                <w:rFonts w:cs="Tahoma"/>
              </w:rPr>
            </w:pPr>
            <w:proofErr w:type="gramStart"/>
            <w:r>
              <w:rPr>
                <w:rFonts w:cs="Tahoma"/>
              </w:rPr>
              <w:t>E-mail gegevens</w:t>
            </w:r>
            <w:proofErr w:type="gramEnd"/>
            <w:r>
              <w:rPr>
                <w:rFonts w:cs="Tahoma"/>
              </w:rPr>
              <w:t>:</w:t>
            </w:r>
          </w:p>
        </w:tc>
        <w:tc>
          <w:tcPr>
            <w:tcW w:w="6694" w:type="dxa"/>
          </w:tcPr>
          <w:p w:rsidR="00EC3093" w:rsidP="00255C5C" w:rsidRDefault="00EC3093" w14:paraId="34424306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P="00255C5C" w:rsidRDefault="00BE2E97" w14:paraId="66807539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:rsidTr="00BE2E97" w14:paraId="3FBEC6B3" w14:textId="77777777">
        <w:tc>
          <w:tcPr>
            <w:tcW w:w="9180" w:type="dxa"/>
            <w:gridSpan w:val="3"/>
            <w:shd w:val="clear" w:color="auto" w:fill="548DD4" w:themeFill="text2" w:themeFillTint="99"/>
          </w:tcPr>
          <w:p w:rsidRPr="00BE2E97" w:rsidR="00BE2E97" w:rsidP="00BE2E97" w:rsidRDefault="00BE2E97" w14:paraId="691E0550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:rsidTr="00BE2E97" w14:paraId="0AFCBE74" w14:textId="77777777">
        <w:tc>
          <w:tcPr>
            <w:tcW w:w="2518" w:type="dxa"/>
          </w:tcPr>
          <w:p w:rsidR="00BE2E97" w:rsidP="005F3EEE" w:rsidRDefault="00BE2E97" w14:paraId="14D9857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77E0ED4E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2577072E" w14:textId="77777777">
        <w:tc>
          <w:tcPr>
            <w:tcW w:w="2518" w:type="dxa"/>
          </w:tcPr>
          <w:p w:rsidR="00BE2E97" w:rsidP="005F3EEE" w:rsidRDefault="00BE2E97" w14:paraId="1D23180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665D5447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6F5C02C4" w14:textId="77777777">
        <w:tc>
          <w:tcPr>
            <w:tcW w:w="2518" w:type="dxa"/>
          </w:tcPr>
          <w:p w:rsidR="00BE2E97" w:rsidP="005F3EEE" w:rsidRDefault="00BE2E97" w14:paraId="625B2BF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5EB20AFA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0AF23C5F" w14:textId="77777777">
        <w:tc>
          <w:tcPr>
            <w:tcW w:w="2518" w:type="dxa"/>
          </w:tcPr>
          <w:p w:rsidR="00BE2E97" w:rsidP="005F3EEE" w:rsidRDefault="00BE2E97" w14:paraId="37E3134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1D66C723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146DB9A5" w14:textId="77777777">
        <w:tc>
          <w:tcPr>
            <w:tcW w:w="2518" w:type="dxa"/>
          </w:tcPr>
          <w:p w:rsidR="00BE2E97" w:rsidP="005F3EEE" w:rsidRDefault="00BE2E97" w14:paraId="0A02B3E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BE2E97" w:rsidP="00255C5C" w:rsidRDefault="00BE2E97" w14:paraId="24BC388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P="00255C5C" w:rsidRDefault="00BE2E97" w14:paraId="63D24353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5D0FB877" w14:textId="77777777">
        <w:tc>
          <w:tcPr>
            <w:tcW w:w="2518" w:type="dxa"/>
          </w:tcPr>
          <w:p w:rsidR="00BE2E97" w:rsidP="005F3EEE" w:rsidRDefault="00BE2E97" w14:paraId="5077B765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BE2E97" w:rsidP="00255C5C" w:rsidRDefault="00BE2E97" w14:paraId="1BC3905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P="00255C5C" w:rsidRDefault="00BE2E97" w14:paraId="3884E346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P="00255C5C" w:rsidRDefault="00BE2E97" w14:paraId="3F24845F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:rsidTr="00CF1589" w14:paraId="5084A7BA" w14:textId="77777777">
        <w:tc>
          <w:tcPr>
            <w:tcW w:w="8046" w:type="dxa"/>
            <w:gridSpan w:val="2"/>
            <w:shd w:val="clear" w:color="auto" w:fill="548DD4" w:themeFill="text2" w:themeFillTint="99"/>
          </w:tcPr>
          <w:p w:rsidRPr="00EC3093" w:rsidR="00CF1589" w:rsidP="008727DE" w:rsidRDefault="00CF1589" w14:paraId="76F713DD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Pr="00CF1589" w:rsidR="00CF1589" w:rsidP="00CF1589" w:rsidRDefault="00CF1589" w14:paraId="7FC1FFF0" w14:textId="77777777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:rsidTr="00CF1589" w14:paraId="2B248D8A" w14:textId="77777777">
        <w:tc>
          <w:tcPr>
            <w:tcW w:w="2518" w:type="dxa"/>
          </w:tcPr>
          <w:p w:rsidR="00CF1589" w:rsidP="00255C5C" w:rsidRDefault="00CF1589" w14:paraId="0C23690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Pr="00B67C99" w:rsidR="00486FBF" w:rsidP="00486FBF" w:rsidRDefault="00486FBF" w14:paraId="59EBF33F" w14:textId="77777777">
            <w:pPr>
              <w:spacing w:line="312" w:lineRule="auto"/>
              <w:rPr>
                <w:rFonts w:cs="Tahoma"/>
              </w:rPr>
            </w:pPr>
            <w:r w:rsidRPr="00B67C99">
              <w:rPr>
                <w:rFonts w:cs="Tahoma"/>
              </w:rPr>
              <w:t xml:space="preserve">Kennis van en ervaring met omgevingsmanagement bij onderhouden van primaire en regionale keringen of qua complexiteit vergelijkbare werken </w:t>
            </w:r>
          </w:p>
          <w:p w:rsidRPr="00B67C99" w:rsidR="00CF1589" w:rsidP="00486FBF" w:rsidRDefault="00486FBF" w14:paraId="458219CC" w14:textId="4BDFA954">
            <w:pPr>
              <w:spacing w:line="312" w:lineRule="auto"/>
              <w:rPr>
                <w:rFonts w:cs="Tahoma"/>
              </w:rPr>
            </w:pPr>
            <w:r w:rsidRPr="00B67C99">
              <w:rPr>
                <w:rFonts w:cs="Tahoma"/>
              </w:rPr>
              <w:t>Minimale opdrachtwaarde €50.000,- excl. BTW.</w:t>
            </w:r>
          </w:p>
        </w:tc>
      </w:tr>
      <w:tr w:rsidR="00CF1589" w:rsidTr="00CF1589" w14:paraId="4270B013" w14:textId="77777777">
        <w:tc>
          <w:tcPr>
            <w:tcW w:w="2518" w:type="dxa"/>
          </w:tcPr>
          <w:p w:rsidR="00CF1589" w:rsidP="00255C5C" w:rsidRDefault="00CF1589" w14:paraId="3456A63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Pr="00B67C99" w:rsidR="00CF1589" w:rsidP="00255C5C" w:rsidRDefault="00B67C99" w14:paraId="7B33B04B" w14:textId="2B8B174E">
            <w:pPr>
              <w:spacing w:line="312" w:lineRule="auto"/>
              <w:rPr>
                <w:rFonts w:cs="Tahoma"/>
              </w:rPr>
            </w:pPr>
            <w:proofErr w:type="gramStart"/>
            <w:r w:rsidRPr="00B67C99">
              <w:rPr>
                <w:rFonts w:cs="Tahoma"/>
              </w:rPr>
              <w:t>omgevingsmanagement</w:t>
            </w:r>
            <w:proofErr w:type="gramEnd"/>
            <w:r w:rsidRPr="00B67C99">
              <w:rPr>
                <w:rFonts w:cs="Tahoma"/>
              </w:rPr>
              <w:t xml:space="preserve"> bij onderhouden van primaire en regionale keringen</w:t>
            </w:r>
          </w:p>
        </w:tc>
        <w:tc>
          <w:tcPr>
            <w:tcW w:w="1134" w:type="dxa"/>
          </w:tcPr>
          <w:p w:rsidRPr="00B67C99" w:rsidR="00CF1589" w:rsidP="00255C5C" w:rsidRDefault="00CF1589" w14:paraId="08FF3A6A" w14:textId="77777777">
            <w:pPr>
              <w:spacing w:line="312" w:lineRule="auto"/>
              <w:rPr>
                <w:rFonts w:cs="Tahoma"/>
              </w:rPr>
            </w:pPr>
            <w:r w:rsidRPr="00B67C99">
              <w:rPr>
                <w:rFonts w:cs="Tahoma"/>
              </w:rPr>
              <w:t>JA/NEE</w:t>
            </w:r>
          </w:p>
        </w:tc>
      </w:tr>
      <w:tr w:rsidR="00CF1589" w:rsidTr="00CF1589" w14:paraId="1B41933B" w14:textId="77777777">
        <w:tc>
          <w:tcPr>
            <w:tcW w:w="2518" w:type="dxa"/>
          </w:tcPr>
          <w:p w:rsidR="00CF1589" w:rsidP="00255C5C" w:rsidRDefault="00CF1589" w14:paraId="781FB24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Pr="00B67C99" w:rsidR="00CF1589" w:rsidP="00255C5C" w:rsidRDefault="00B67C99" w14:paraId="730629EC" w14:textId="01569F16">
            <w:pPr>
              <w:spacing w:line="312" w:lineRule="auto"/>
              <w:rPr>
                <w:rFonts w:cs="Tahoma"/>
              </w:rPr>
            </w:pPr>
            <w:proofErr w:type="gramStart"/>
            <w:r w:rsidRPr="00B67C99">
              <w:rPr>
                <w:rFonts w:cs="Tahoma"/>
              </w:rPr>
              <w:t>opdrachtwaarde</w:t>
            </w:r>
            <w:proofErr w:type="gramEnd"/>
            <w:r w:rsidRPr="00B67C99">
              <w:rPr>
                <w:rFonts w:cs="Tahoma"/>
              </w:rPr>
              <w:t xml:space="preserve"> €50.000,- excl. BTW</w:t>
            </w:r>
          </w:p>
        </w:tc>
        <w:tc>
          <w:tcPr>
            <w:tcW w:w="1134" w:type="dxa"/>
          </w:tcPr>
          <w:p w:rsidRPr="00B67C99" w:rsidR="00CF1589" w:rsidP="00255C5C" w:rsidRDefault="00CF1589" w14:paraId="4E83397F" w14:textId="77777777">
            <w:pPr>
              <w:spacing w:line="312" w:lineRule="auto"/>
              <w:rPr>
                <w:rFonts w:cs="Tahoma"/>
              </w:rPr>
            </w:pPr>
            <w:r w:rsidRPr="00B67C99">
              <w:rPr>
                <w:rFonts w:cs="Tahoma"/>
              </w:rPr>
              <w:t>JA/NEE</w:t>
            </w:r>
          </w:p>
        </w:tc>
      </w:tr>
      <w:tr w:rsidR="00CF1589" w:rsidTr="007D1FC5" w14:paraId="2748319F" w14:textId="77777777">
        <w:tc>
          <w:tcPr>
            <w:tcW w:w="2518" w:type="dxa"/>
          </w:tcPr>
          <w:p w:rsidR="00CF1589" w:rsidP="00255C5C" w:rsidRDefault="00CF1589" w14:paraId="50198CFA" w14:textId="77777777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CF1589" w:rsidP="00255C5C" w:rsidRDefault="00CF1589" w14:paraId="7F422311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P="00255C5C" w:rsidRDefault="00991EC5" w14:paraId="17A470B7" w14:textId="77777777">
      <w:pPr>
        <w:spacing w:line="312" w:lineRule="auto"/>
        <w:rPr>
          <w:rFonts w:cs="Tahoma"/>
        </w:rPr>
      </w:pPr>
    </w:p>
    <w:p w:rsidR="00991EC5" w:rsidP="00991EC5" w:rsidRDefault="00991EC5" w14:paraId="1A84C8B1" w14:textId="77777777">
      <w:r>
        <w:br w:type="page"/>
      </w:r>
    </w:p>
    <w:p w:rsidR="008A71C4" w:rsidP="00255C5C" w:rsidRDefault="008A71C4" w14:paraId="7313E838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BE2E97" w:rsidTr="005F3EEE" w14:paraId="249C0DED" w14:textId="77777777">
        <w:tc>
          <w:tcPr>
            <w:tcW w:w="8046" w:type="dxa"/>
            <w:gridSpan w:val="2"/>
            <w:shd w:val="clear" w:color="auto" w:fill="548DD4" w:themeFill="text2" w:themeFillTint="99"/>
          </w:tcPr>
          <w:p w:rsidRPr="00BE2E97" w:rsidR="00BE2E97" w:rsidP="00BE2E97" w:rsidRDefault="00BE2E97" w14:paraId="5DC095D7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Pr="00CF1589" w:rsidR="00BE2E97" w:rsidP="005F3EEE" w:rsidRDefault="00BE2E97" w14:paraId="40414FB8" w14:textId="77777777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:rsidTr="005F3EEE" w14:paraId="499151F6" w14:textId="77777777">
        <w:tc>
          <w:tcPr>
            <w:tcW w:w="2518" w:type="dxa"/>
          </w:tcPr>
          <w:p w:rsidR="00BE2E97" w:rsidP="005F3EEE" w:rsidRDefault="00BE2E97" w14:paraId="11CF0CE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BE2E97" w:rsidP="005F3EEE" w:rsidRDefault="00200F82" w14:paraId="4F2E9830" w14:textId="6DDFDD3A">
            <w:pPr>
              <w:spacing w:line="312" w:lineRule="auto"/>
              <w:rPr>
                <w:rFonts w:cs="Tahoma"/>
              </w:rPr>
            </w:pPr>
            <w:r w:rsidRPr="00200F82">
              <w:rPr>
                <w:rFonts w:cs="Tahoma"/>
              </w:rPr>
              <w:t>Kennis van en ervaring met het onderhouden van primaire en regionale keringen of qua complexiteit vergelijkbare werken. Minimale opdrachtwaarde €50.000,- excl. BTW.</w:t>
            </w:r>
          </w:p>
        </w:tc>
      </w:tr>
      <w:tr w:rsidR="00BE2E97" w:rsidTr="005F3EEE" w14:paraId="6982B0FC" w14:textId="77777777">
        <w:tc>
          <w:tcPr>
            <w:tcW w:w="2518" w:type="dxa"/>
          </w:tcPr>
          <w:p w:rsidR="00BE2E97" w:rsidP="005F3EEE" w:rsidRDefault="00BE2E97" w14:paraId="6702331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BE2E97" w:rsidP="005F3EEE" w:rsidRDefault="00B67C99" w14:paraId="5A6FDD30" w14:textId="3666757F">
            <w:pPr>
              <w:spacing w:line="312" w:lineRule="auto"/>
              <w:rPr>
                <w:rFonts w:cs="Tahoma"/>
              </w:rPr>
            </w:pPr>
            <w:proofErr w:type="gramStart"/>
            <w:r w:rsidRPr="00200F82">
              <w:rPr>
                <w:rFonts w:cs="Tahoma"/>
              </w:rPr>
              <w:t>onderhouden</w:t>
            </w:r>
            <w:proofErr w:type="gramEnd"/>
            <w:r w:rsidRPr="00200F82">
              <w:rPr>
                <w:rFonts w:cs="Tahoma"/>
              </w:rPr>
              <w:t xml:space="preserve"> van primaire en regionale keringen</w:t>
            </w:r>
          </w:p>
        </w:tc>
        <w:tc>
          <w:tcPr>
            <w:tcW w:w="1134" w:type="dxa"/>
          </w:tcPr>
          <w:p w:rsidR="00BE2E97" w:rsidP="005F3EEE" w:rsidRDefault="00BE2E97" w14:paraId="10856BBB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:rsidTr="005F3EEE" w14:paraId="66F8EC73" w14:textId="77777777">
        <w:tc>
          <w:tcPr>
            <w:tcW w:w="2518" w:type="dxa"/>
          </w:tcPr>
          <w:p w:rsidR="00BE2E97" w:rsidP="005F3EEE" w:rsidRDefault="00BE2E97" w14:paraId="55CC9B65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BE2E97" w:rsidP="005F3EEE" w:rsidRDefault="00B67C99" w14:paraId="25726874" w14:textId="7AAC4BE0">
            <w:pPr>
              <w:spacing w:line="312" w:lineRule="auto"/>
              <w:rPr>
                <w:rFonts w:cs="Tahoma"/>
              </w:rPr>
            </w:pPr>
            <w:proofErr w:type="gramStart"/>
            <w:r w:rsidRPr="00200F82">
              <w:rPr>
                <w:rFonts w:cs="Tahoma"/>
              </w:rPr>
              <w:t>opdrachtwaarde</w:t>
            </w:r>
            <w:proofErr w:type="gramEnd"/>
            <w:r w:rsidRPr="00200F82">
              <w:rPr>
                <w:rFonts w:cs="Tahoma"/>
              </w:rPr>
              <w:t xml:space="preserve"> €50.000,- excl. BTW</w:t>
            </w:r>
          </w:p>
        </w:tc>
        <w:tc>
          <w:tcPr>
            <w:tcW w:w="1134" w:type="dxa"/>
          </w:tcPr>
          <w:p w:rsidR="00BE2E97" w:rsidP="005F3EEE" w:rsidRDefault="00BE2E97" w14:paraId="311E002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:rsidTr="005F3EEE" w14:paraId="350C6B18" w14:textId="77777777">
        <w:tc>
          <w:tcPr>
            <w:tcW w:w="2518" w:type="dxa"/>
          </w:tcPr>
          <w:p w:rsidR="00BE2E97" w:rsidP="005F3EEE" w:rsidRDefault="00BE2E97" w14:paraId="6ED8598E" w14:textId="77777777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BE2E97" w:rsidP="005F3EEE" w:rsidRDefault="00BE2E97" w14:paraId="7CF09837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2E4092" w:rsidP="00255C5C" w:rsidRDefault="002E4092" w14:paraId="38754DF6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2E4092" w:rsidTr="005F3EEE" w14:paraId="66BD81A9" w14:textId="77777777">
        <w:tc>
          <w:tcPr>
            <w:tcW w:w="8046" w:type="dxa"/>
            <w:gridSpan w:val="2"/>
            <w:shd w:val="clear" w:color="auto" w:fill="548DD4" w:themeFill="text2" w:themeFillTint="99"/>
          </w:tcPr>
          <w:p w:rsidRPr="002E4092" w:rsidR="002E4092" w:rsidP="002E4092" w:rsidRDefault="002E4092" w14:paraId="073CB2D5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Pr="00CF1589" w:rsidR="002E4092" w:rsidP="005F3EEE" w:rsidRDefault="002E4092" w14:paraId="3EA54E66" w14:textId="77777777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:rsidTr="005F3EEE" w14:paraId="40F327CC" w14:textId="77777777">
        <w:tc>
          <w:tcPr>
            <w:tcW w:w="2518" w:type="dxa"/>
          </w:tcPr>
          <w:p w:rsidR="002E4092" w:rsidP="005F3EEE" w:rsidRDefault="002E4092" w14:paraId="0F240BB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2E4092" w:rsidP="005F3EEE" w:rsidRDefault="00B67C99" w14:paraId="74E2EEE1" w14:textId="0D6F1033">
            <w:pPr>
              <w:spacing w:line="312" w:lineRule="auto"/>
              <w:rPr>
                <w:rFonts w:cs="Tahoma"/>
              </w:rPr>
            </w:pPr>
            <w:r w:rsidRPr="00B67C99">
              <w:rPr>
                <w:rFonts w:cs="Tahoma"/>
              </w:rPr>
              <w:t>Kennis van en ervaring met realiseren van oeververdedigingen of qua complexiteit vergelijkbare werken. Minimale opdrachtwaarde €50.000,- excl. BTW.</w:t>
            </w:r>
          </w:p>
        </w:tc>
      </w:tr>
      <w:tr w:rsidR="002E4092" w:rsidTr="005F3EEE" w14:paraId="30C01B66" w14:textId="77777777">
        <w:tc>
          <w:tcPr>
            <w:tcW w:w="2518" w:type="dxa"/>
          </w:tcPr>
          <w:p w:rsidR="002E4092" w:rsidP="005F3EEE" w:rsidRDefault="002E4092" w14:paraId="4B4A92E7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2E4092" w:rsidP="005F3EEE" w:rsidRDefault="00B67C99" w14:paraId="06F280F0" w14:textId="6901C0B2">
            <w:pPr>
              <w:spacing w:line="312" w:lineRule="auto"/>
              <w:rPr>
                <w:rFonts w:cs="Tahoma"/>
              </w:rPr>
            </w:pPr>
            <w:proofErr w:type="gramStart"/>
            <w:r w:rsidRPr="00B67C99">
              <w:rPr>
                <w:rFonts w:cs="Tahoma"/>
              </w:rPr>
              <w:t>realiseren</w:t>
            </w:r>
            <w:proofErr w:type="gramEnd"/>
            <w:r w:rsidRPr="00B67C99">
              <w:rPr>
                <w:rFonts w:cs="Tahoma"/>
              </w:rPr>
              <w:t xml:space="preserve"> van oeververdedigingen</w:t>
            </w:r>
          </w:p>
        </w:tc>
        <w:tc>
          <w:tcPr>
            <w:tcW w:w="1134" w:type="dxa"/>
          </w:tcPr>
          <w:p w:rsidR="002E4092" w:rsidP="005F3EEE" w:rsidRDefault="002E4092" w14:paraId="2049229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:rsidTr="005F3EEE" w14:paraId="1AD5127F" w14:textId="77777777">
        <w:tc>
          <w:tcPr>
            <w:tcW w:w="2518" w:type="dxa"/>
          </w:tcPr>
          <w:p w:rsidR="002E4092" w:rsidP="005F3EEE" w:rsidRDefault="002E4092" w14:paraId="54E7E22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2E4092" w:rsidP="005F3EEE" w:rsidRDefault="00B67C99" w14:paraId="5EDC0B05" w14:textId="7FD94F09">
            <w:pPr>
              <w:spacing w:line="312" w:lineRule="auto"/>
              <w:rPr>
                <w:rFonts w:cs="Tahoma"/>
              </w:rPr>
            </w:pPr>
            <w:proofErr w:type="gramStart"/>
            <w:r w:rsidRPr="00B67C99">
              <w:rPr>
                <w:rFonts w:cs="Tahoma"/>
              </w:rPr>
              <w:t>opdrachtwaarde</w:t>
            </w:r>
            <w:proofErr w:type="gramEnd"/>
            <w:r w:rsidRPr="00B67C99">
              <w:rPr>
                <w:rFonts w:cs="Tahoma"/>
              </w:rPr>
              <w:t xml:space="preserve"> €50.000,- excl. BTW</w:t>
            </w:r>
          </w:p>
        </w:tc>
        <w:tc>
          <w:tcPr>
            <w:tcW w:w="1134" w:type="dxa"/>
          </w:tcPr>
          <w:p w:rsidR="002E4092" w:rsidP="005F3EEE" w:rsidRDefault="002E4092" w14:paraId="3A9FADA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:rsidTr="005F3EEE" w14:paraId="709913AF" w14:textId="77777777">
        <w:tc>
          <w:tcPr>
            <w:tcW w:w="2518" w:type="dxa"/>
          </w:tcPr>
          <w:p w:rsidR="002E4092" w:rsidP="005F3EEE" w:rsidRDefault="002E4092" w14:paraId="50E89CC6" w14:textId="77777777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2E4092" w:rsidP="005F3EEE" w:rsidRDefault="002E4092" w14:paraId="06D33B5D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96532F" w:rsidP="00255C5C" w:rsidRDefault="0096532F" w14:paraId="3B95038E" w14:textId="77777777">
      <w:pPr>
        <w:spacing w:line="312" w:lineRule="auto"/>
        <w:rPr>
          <w:rFonts w:cs="Tahoma"/>
        </w:rPr>
      </w:pPr>
    </w:p>
    <w:p w:rsidR="008A71C4" w:rsidP="00255C5C" w:rsidRDefault="008A71C4" w14:paraId="5EB6367A" w14:textId="77777777">
      <w:pPr>
        <w:spacing w:line="312" w:lineRule="auto"/>
        <w:rPr>
          <w:rFonts w:cs="Tahoma"/>
        </w:rPr>
      </w:pPr>
    </w:p>
    <w:p w:rsidR="008A71C4" w:rsidP="00255C5C" w:rsidRDefault="008A71C4" w14:paraId="0F54C2A3" w14:textId="77777777">
      <w:pPr>
        <w:spacing w:line="312" w:lineRule="auto"/>
        <w:rPr>
          <w:rFonts w:cs="Tahoma"/>
        </w:rPr>
      </w:pPr>
    </w:p>
    <w:p w:rsidR="008A71C4" w:rsidP="00255C5C" w:rsidRDefault="008A71C4" w14:paraId="41BB924D" w14:textId="77777777">
      <w:pPr>
        <w:spacing w:line="312" w:lineRule="auto"/>
        <w:rPr>
          <w:rFonts w:cs="Tahoma"/>
        </w:rPr>
      </w:pPr>
    </w:p>
    <w:p w:rsidR="008A71C4" w:rsidP="00255C5C" w:rsidRDefault="008A71C4" w14:paraId="53E85875" w14:textId="77777777">
      <w:pPr>
        <w:spacing w:line="312" w:lineRule="auto"/>
        <w:rPr>
          <w:rFonts w:cs="Tahoma"/>
        </w:rPr>
      </w:pPr>
    </w:p>
    <w:p w:rsidR="008A71C4" w:rsidP="00255C5C" w:rsidRDefault="008A71C4" w14:paraId="13965B18" w14:textId="77777777">
      <w:pPr>
        <w:spacing w:line="312" w:lineRule="auto"/>
        <w:rPr>
          <w:rFonts w:cs="Tahoma"/>
        </w:rPr>
      </w:pPr>
    </w:p>
    <w:p w:rsidR="008A71C4" w:rsidP="00255C5C" w:rsidRDefault="008A71C4" w14:paraId="0A31725A" w14:textId="77777777">
      <w:pPr>
        <w:spacing w:line="312" w:lineRule="auto"/>
        <w:rPr>
          <w:rFonts w:cs="Tahoma"/>
        </w:rPr>
      </w:pPr>
    </w:p>
    <w:p w:rsidR="008A71C4" w:rsidP="00255C5C" w:rsidRDefault="008A71C4" w14:paraId="25FC96E0" w14:textId="77777777">
      <w:pPr>
        <w:spacing w:line="312" w:lineRule="auto"/>
        <w:rPr>
          <w:rFonts w:cs="Tahoma"/>
        </w:rPr>
      </w:pPr>
    </w:p>
    <w:p w:rsidR="008A71C4" w:rsidP="00255C5C" w:rsidRDefault="008A71C4" w14:paraId="6634E158" w14:textId="77777777">
      <w:pPr>
        <w:spacing w:line="312" w:lineRule="auto"/>
        <w:rPr>
          <w:rFonts w:cs="Tahoma"/>
        </w:rPr>
      </w:pPr>
    </w:p>
    <w:p w:rsidR="008A71C4" w:rsidP="00255C5C" w:rsidRDefault="008A71C4" w14:paraId="15B5E23C" w14:textId="77777777">
      <w:pPr>
        <w:spacing w:line="312" w:lineRule="auto"/>
        <w:rPr>
          <w:rFonts w:cs="Tahoma"/>
        </w:rPr>
      </w:pPr>
    </w:p>
    <w:p w:rsidR="008A71C4" w:rsidP="00255C5C" w:rsidRDefault="008A71C4" w14:paraId="7DB4D589" w14:textId="77777777">
      <w:pPr>
        <w:spacing w:line="312" w:lineRule="auto"/>
        <w:rPr>
          <w:rFonts w:cs="Tahoma"/>
        </w:rPr>
      </w:pPr>
    </w:p>
    <w:p w:rsidR="008A71C4" w:rsidP="00255C5C" w:rsidRDefault="008A71C4" w14:paraId="1D70DC63" w14:textId="77777777">
      <w:pPr>
        <w:spacing w:line="312" w:lineRule="auto"/>
        <w:rPr>
          <w:rFonts w:cs="Tahoma"/>
        </w:rPr>
      </w:pPr>
    </w:p>
    <w:sectPr w:rsidR="008A71C4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F2E3A" w:rsidRDefault="007F2E3A" w14:paraId="41494185" w14:textId="77777777">
      <w:r>
        <w:separator/>
      </w:r>
    </w:p>
  </w:endnote>
  <w:endnote w:type="continuationSeparator" w:id="0">
    <w:p w:rsidR="007F2E3A" w:rsidRDefault="007F2E3A" w14:paraId="2A493FE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6A99" w:rsidR="00696A99" w:rsidP="00696A99" w:rsidRDefault="00696A99" w14:paraId="3ED8981A" w14:textId="77777777">
    <w:pPr>
      <w:pStyle w:val="Voettekst"/>
      <w:rPr>
        <w:sz w:val="16"/>
        <w:szCs w:val="16"/>
      </w:rPr>
    </w:pPr>
    <w:r w:rsidRPr="00696A99">
      <w:rPr>
        <w:sz w:val="16"/>
        <w:szCs w:val="16"/>
      </w:rPr>
      <w:t>Bedrijfsvoering</w:t>
    </w:r>
  </w:p>
  <w:p w:rsidRPr="00696A99" w:rsidR="00696A99" w:rsidP="00696A99" w:rsidRDefault="00696A99" w14:paraId="164FEAB3" w14:textId="77777777">
    <w:pPr>
      <w:pStyle w:val="Voettekst"/>
      <w:rPr>
        <w:sz w:val="16"/>
        <w:szCs w:val="16"/>
      </w:rPr>
    </w:pPr>
    <w:r w:rsidRPr="00696A99">
      <w:rPr>
        <w:sz w:val="16"/>
        <w:szCs w:val="16"/>
      </w:rPr>
      <w:t>Team Inkoop &amp; Contractmanagement</w:t>
    </w:r>
  </w:p>
  <w:p w:rsidRPr="00696A99" w:rsidR="00A444FF" w:rsidP="00696A99" w:rsidRDefault="00696A99" w14:paraId="12EB92EC" w14:textId="77777777">
    <w:pPr>
      <w:pStyle w:val="Voettekst"/>
    </w:pPr>
    <w:r w:rsidRPr="00696A99">
      <w:rPr>
        <w:sz w:val="16"/>
        <w:szCs w:val="16"/>
      </w:rPr>
      <w:t xml:space="preserve">Versie </w:t>
    </w:r>
    <w:r w:rsidR="003C298A">
      <w:rPr>
        <w:sz w:val="16"/>
        <w:szCs w:val="16"/>
      </w:rPr>
      <w:t>Maart</w:t>
    </w:r>
    <w:r w:rsidRPr="00696A99">
      <w:rPr>
        <w:sz w:val="16"/>
        <w:szCs w:val="16"/>
      </w:rP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F2E3A" w:rsidRDefault="007F2E3A" w14:paraId="200FAF9F" w14:textId="77777777">
      <w:r>
        <w:separator/>
      </w:r>
    </w:p>
  </w:footnote>
  <w:footnote w:type="continuationSeparator" w:id="0">
    <w:p w:rsidR="007F2E3A" w:rsidRDefault="007F2E3A" w14:paraId="349DAB3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560D1C" w:rsidR="00A444FF" w:rsidP="00560D1C" w:rsidRDefault="00560D1C" w14:paraId="5A189768" w14:textId="77777777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2E3A4F" wp14:editId="587F974E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68157360">
    <w:abstractNumId w:val="9"/>
  </w:num>
  <w:num w:numId="2" w16cid:durableId="812871134">
    <w:abstractNumId w:val="7"/>
  </w:num>
  <w:num w:numId="3" w16cid:durableId="113795075">
    <w:abstractNumId w:val="6"/>
  </w:num>
  <w:num w:numId="4" w16cid:durableId="1935362674">
    <w:abstractNumId w:val="5"/>
  </w:num>
  <w:num w:numId="5" w16cid:durableId="455373780">
    <w:abstractNumId w:val="4"/>
  </w:num>
  <w:num w:numId="6" w16cid:durableId="206375461">
    <w:abstractNumId w:val="8"/>
  </w:num>
  <w:num w:numId="7" w16cid:durableId="475071194">
    <w:abstractNumId w:val="3"/>
  </w:num>
  <w:num w:numId="8" w16cid:durableId="1067998338">
    <w:abstractNumId w:val="2"/>
  </w:num>
  <w:num w:numId="9" w16cid:durableId="353844897">
    <w:abstractNumId w:val="1"/>
  </w:num>
  <w:num w:numId="10" w16cid:durableId="472796955">
    <w:abstractNumId w:val="0"/>
  </w:num>
  <w:num w:numId="11" w16cid:durableId="595790263">
    <w:abstractNumId w:val="15"/>
  </w:num>
  <w:num w:numId="12" w16cid:durableId="160122407">
    <w:abstractNumId w:val="19"/>
  </w:num>
  <w:num w:numId="13" w16cid:durableId="1545672518">
    <w:abstractNumId w:val="18"/>
  </w:num>
  <w:num w:numId="14" w16cid:durableId="1914273296">
    <w:abstractNumId w:val="14"/>
  </w:num>
  <w:num w:numId="15" w16cid:durableId="1824198666">
    <w:abstractNumId w:val="16"/>
  </w:num>
  <w:num w:numId="16" w16cid:durableId="1043292340">
    <w:abstractNumId w:val="20"/>
  </w:num>
  <w:num w:numId="17" w16cid:durableId="89279143">
    <w:abstractNumId w:val="10"/>
  </w:num>
  <w:num w:numId="18" w16cid:durableId="1519389710">
    <w:abstractNumId w:val="12"/>
  </w:num>
  <w:num w:numId="19" w16cid:durableId="228073643">
    <w:abstractNumId w:val="13"/>
  </w:num>
  <w:num w:numId="20" w16cid:durableId="1480538474">
    <w:abstractNumId w:val="11"/>
  </w:num>
  <w:num w:numId="21" w16cid:durableId="16276162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7F2E3A"/>
    <w:rsid w:val="000532C7"/>
    <w:rsid w:val="000644E0"/>
    <w:rsid w:val="000E7231"/>
    <w:rsid w:val="00111603"/>
    <w:rsid w:val="00192645"/>
    <w:rsid w:val="001E4CD9"/>
    <w:rsid w:val="001F2BC9"/>
    <w:rsid w:val="00200F82"/>
    <w:rsid w:val="00217ED2"/>
    <w:rsid w:val="00255C5C"/>
    <w:rsid w:val="002D27FC"/>
    <w:rsid w:val="002D521A"/>
    <w:rsid w:val="002E4092"/>
    <w:rsid w:val="0035640A"/>
    <w:rsid w:val="00372E70"/>
    <w:rsid w:val="00393C84"/>
    <w:rsid w:val="003C298A"/>
    <w:rsid w:val="00435A24"/>
    <w:rsid w:val="00450C40"/>
    <w:rsid w:val="00477C64"/>
    <w:rsid w:val="00486FBF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96A99"/>
    <w:rsid w:val="006A3ABF"/>
    <w:rsid w:val="006B4888"/>
    <w:rsid w:val="006C3B60"/>
    <w:rsid w:val="00713692"/>
    <w:rsid w:val="00760F28"/>
    <w:rsid w:val="007741D2"/>
    <w:rsid w:val="007A0C7C"/>
    <w:rsid w:val="007A7751"/>
    <w:rsid w:val="007C12CF"/>
    <w:rsid w:val="007F2E3A"/>
    <w:rsid w:val="00804742"/>
    <w:rsid w:val="00817AB4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108D2"/>
    <w:rsid w:val="00B55489"/>
    <w:rsid w:val="00B67C99"/>
    <w:rsid w:val="00BE2E97"/>
    <w:rsid w:val="00BE5AB8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  <w:rsid w:val="2BF55C07"/>
    <w:rsid w:val="62FE24FB"/>
    <w:rsid w:val="7A0EB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05824F"/>
  <w15:docId w15:val="{A02A833A-B3A6-4A93-A0C3-AFEF7F4C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BriefGegevens" w:customStyle="1">
    <w:name w:val="BriefGegevens"/>
    <w:basedOn w:val="Standaard"/>
    <w:rsid w:val="00255C5C"/>
    <w:pPr>
      <w:spacing w:line="200" w:lineRule="exact"/>
      <w:ind w:left="1503" w:hanging="1503"/>
    </w:pPr>
  </w:style>
  <w:style w:type="character" w:styleId="BriefGegevensVariabel" w:customStyle="1">
    <w:name w:val="BriefGegevensVariabel"/>
    <w:basedOn w:val="Standaardalinea-lettertype"/>
    <w:rsid w:val="00255C5C"/>
    <w:rPr>
      <w:rFonts w:ascii="Verdana" w:hAnsi="Verdana"/>
      <w:sz w:val="20"/>
    </w:rPr>
  </w:style>
  <w:style w:type="character" w:styleId="BriefGegevensVast" w:customStyle="1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styleId="StandaardMinuut" w:customStyle="1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styleId="Kop1Char" w:customStyle="1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hAnsi="Arial Unicode MS" w:eastAsia="Arial Unicode MS" w:cs="Arial Unicode MS"/>
      <w:sz w:val="24"/>
      <w:szCs w:val="24"/>
    </w:rPr>
  </w:style>
  <w:style w:type="character" w:styleId="NormaalwebChar" w:customStyle="1">
    <w:name w:val="Normaal (web) Char"/>
    <w:link w:val="Normaalweb"/>
    <w:uiPriority w:val="99"/>
    <w:rsid w:val="00560D1C"/>
    <w:rPr>
      <w:rFonts w:ascii="Arial Unicode MS" w:hAnsi="Arial Unicode MS" w:eastAsia="Arial Unicode MS" w:cs="Arial Unicode MS"/>
      <w:sz w:val="24"/>
      <w:szCs w:val="24"/>
    </w:rPr>
  </w:style>
  <w:style w:type="character" w:styleId="VoettekstChar" w:customStyle="1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waterschap.sharepoint.com/sites/RO_Aanbestedingen/Gedeelde%20documenten/JSt%20-%20Keringen%202026-2023%20DIG-17662/01%20Niet%20openbaar/00%20Selectiefase/00%20Specificatie_Voorbereiding/2.3%20Bijlage%20format%20referentieopdracht.dotx?OR=81dd2b71-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1725BC-2CCE-4E9F-BDA6-047D7685A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6F942E-A3DF-4A76-8FF3-84FC250E9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EB0EFD-DF38-4860-972E-F47534E36D14}">
  <ds:schemaRefs>
    <ds:schemaRef ds:uri="http://schemas.microsoft.com/office/infopath/2007/PartnerControls"/>
    <ds:schemaRef ds:uri="http://schemas.microsoft.com/office/2006/documentManagement/types"/>
    <ds:schemaRef ds:uri="81d8d315-5c27-498a-814b-29eabcac6a43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00946752-5514-4cff-9906-054ea5e5651f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7f920973-6594-4ab3-af55-0bb85192461e}" enabled="0" method="" siteId="{7f920973-6594-4ab3-af55-0bb85192461e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2.3%20Bijlage%20format%20referentieopdracht.dotx?OR=81dd2b71-</ap:Template>
  <ap:Application>Microsoft Word for the web</ap:Application>
  <ap:DocSecurity>0</ap:DocSecurity>
  <ap:ScaleCrop>false</ap:ScaleCrop>
  <ap:Company>潈杯敨浥慲摡捳慨⁰慶⁮楒湪慬摮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Steinmeier, Jelle</dc:creator>
  <lastModifiedBy>Steinmeier, Jelle</lastModifiedBy>
  <revision>5</revision>
  <dcterms:created xsi:type="dcterms:W3CDTF">2025-10-14T09:23:00.0000000Z</dcterms:created>
  <dcterms:modified xsi:type="dcterms:W3CDTF">2025-10-14T09:30:16.5926904Z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</Properties>
</file>